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C49B0" w14:textId="57FBF31D" w:rsidR="00560C28" w:rsidRPr="00215089" w:rsidRDefault="00560C28" w:rsidP="00560C28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  <w:lang w:eastAsia="zh-CN"/>
        </w:rPr>
      </w:pPr>
      <w:r w:rsidRPr="00215089">
        <w:rPr>
          <w:rFonts w:ascii="Arial" w:eastAsia="等线" w:hAnsi="Arial"/>
          <w:b/>
          <w:noProof/>
          <w:lang w:eastAsia="en-US"/>
        </w:rPr>
        <w:t>3GPP TSG-CT WG1 Meeting #15</w:t>
      </w:r>
      <w:r w:rsidRPr="00215089">
        <w:rPr>
          <w:rFonts w:ascii="Arial" w:eastAsia="等线" w:hAnsi="Arial"/>
          <w:b/>
          <w:noProof/>
          <w:lang w:eastAsia="zh-CN"/>
        </w:rPr>
        <w:t>6</w:t>
      </w:r>
      <w:r w:rsidRPr="00215089">
        <w:rPr>
          <w:rFonts w:ascii="Arial" w:eastAsia="等线" w:hAnsi="Arial"/>
          <w:b/>
          <w:i/>
          <w:noProof/>
          <w:sz w:val="28"/>
          <w:lang w:eastAsia="en-US"/>
        </w:rPr>
        <w:tab/>
      </w:r>
      <w:r w:rsidRPr="00215089">
        <w:rPr>
          <w:rFonts w:ascii="Arial" w:eastAsia="等线" w:hAnsi="Arial"/>
          <w:b/>
          <w:noProof/>
          <w:lang w:eastAsia="en-US"/>
        </w:rPr>
        <w:t>C1-</w:t>
      </w:r>
      <w:r w:rsidRPr="00E66875">
        <w:rPr>
          <w:rFonts w:ascii="Arial" w:eastAsia="等线" w:hAnsi="Arial"/>
          <w:b/>
          <w:bCs/>
          <w:noProof/>
          <w:lang w:eastAsia="en-US"/>
        </w:rPr>
        <w:t>25</w:t>
      </w:r>
      <w:r w:rsidR="009B5C97">
        <w:rPr>
          <w:rFonts w:ascii="Arial" w:eastAsia="等线" w:hAnsi="Arial" w:hint="eastAsia"/>
          <w:b/>
          <w:bCs/>
          <w:noProof/>
          <w:lang w:eastAsia="zh-CN"/>
        </w:rPr>
        <w:t>5135</w:t>
      </w:r>
    </w:p>
    <w:p w14:paraId="2773A65A" w14:textId="77777777" w:rsidR="00560C28" w:rsidRPr="00215089" w:rsidRDefault="00560C28" w:rsidP="00560C28">
      <w:pPr>
        <w:spacing w:after="120"/>
        <w:outlineLvl w:val="0"/>
        <w:rPr>
          <w:rFonts w:ascii="Arial" w:eastAsia="等线" w:hAnsi="Arial"/>
          <w:b/>
          <w:noProof/>
          <w:lang w:eastAsia="en-US"/>
        </w:rPr>
      </w:pPr>
      <w:r w:rsidRPr="00215089">
        <w:rPr>
          <w:rFonts w:ascii="Arial" w:eastAsia="等线" w:hAnsi="Arial"/>
          <w:b/>
          <w:noProof/>
          <w:lang w:eastAsia="zh-CN"/>
        </w:rPr>
        <w:t>Goteborg</w:t>
      </w:r>
      <w:r w:rsidRPr="00215089">
        <w:rPr>
          <w:rFonts w:ascii="Arial" w:eastAsia="等线" w:hAnsi="Arial" w:hint="eastAsia"/>
          <w:b/>
          <w:noProof/>
          <w:lang w:eastAsia="zh-CN"/>
        </w:rPr>
        <w:t xml:space="preserve">, </w:t>
      </w:r>
      <w:r w:rsidRPr="00215089">
        <w:rPr>
          <w:rFonts w:ascii="Arial" w:eastAsia="等线" w:hAnsi="Arial"/>
          <w:b/>
          <w:noProof/>
          <w:lang w:eastAsia="zh-CN"/>
        </w:rPr>
        <w:t>Sweden</w:t>
      </w:r>
      <w:r w:rsidRPr="00215089">
        <w:rPr>
          <w:rFonts w:ascii="Arial" w:eastAsia="等线" w:hAnsi="Arial"/>
          <w:b/>
          <w:noProof/>
          <w:lang w:eastAsia="en-US"/>
        </w:rPr>
        <w:t xml:space="preserve">, </w:t>
      </w:r>
      <w:r w:rsidRPr="00215089">
        <w:rPr>
          <w:rFonts w:ascii="Arial" w:eastAsia="等线" w:hAnsi="Arial"/>
          <w:b/>
          <w:noProof/>
          <w:lang w:eastAsia="zh-CN"/>
        </w:rPr>
        <w:t>25</w:t>
      </w:r>
      <w:r w:rsidRPr="00215089">
        <w:rPr>
          <w:rFonts w:ascii="Arial" w:eastAsia="等线" w:hAnsi="Arial"/>
          <w:b/>
          <w:noProof/>
          <w:lang w:eastAsia="en-US"/>
        </w:rPr>
        <w:t>-</w:t>
      </w:r>
      <w:r w:rsidRPr="00215089">
        <w:rPr>
          <w:rFonts w:ascii="Arial" w:eastAsia="等线" w:hAnsi="Arial"/>
          <w:b/>
          <w:noProof/>
          <w:lang w:eastAsia="zh-CN"/>
        </w:rPr>
        <w:t>29 August</w:t>
      </w:r>
      <w:r w:rsidRPr="00215089">
        <w:rPr>
          <w:rFonts w:ascii="Arial" w:eastAsia="等线" w:hAnsi="Arial"/>
          <w:b/>
          <w:noProof/>
          <w:lang w:eastAsia="en-US"/>
        </w:rPr>
        <w:t xml:space="preserve"> 2025</w:t>
      </w:r>
    </w:p>
    <w:p w14:paraId="44DF2EF6" w14:textId="77777777" w:rsidR="008B5051" w:rsidRPr="00560C28" w:rsidRDefault="008B5051" w:rsidP="008B5051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119773F" w14:textId="77777777" w:rsidR="008B5051" w:rsidRPr="008B5051" w:rsidRDefault="008B5051" w:rsidP="008B5051">
      <w:pP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514356FC" w14:textId="77130424" w:rsidR="00BA47CD" w:rsidRPr="00F85B18" w:rsidRDefault="008B5051" w:rsidP="008B5051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zh-CN"/>
        </w:rPr>
      </w:pPr>
      <w:r w:rsidRPr="00F85B18">
        <w:rPr>
          <w:rFonts w:ascii="Arial" w:eastAsia="等线" w:hAnsi="Arial" w:cs="Arial"/>
          <w:b/>
          <w:bCs/>
          <w:kern w:val="28"/>
          <w:lang w:eastAsia="en-US"/>
        </w:rPr>
        <w:t>Title:</w:t>
      </w:r>
      <w:r w:rsidR="00480789"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r w:rsidR="00E60E23" w:rsidRPr="00F85B18">
        <w:rPr>
          <w:rFonts w:ascii="Arial" w:eastAsia="等线" w:hAnsi="Arial" w:cs="Arial"/>
          <w:b/>
          <w:bCs/>
          <w:kern w:val="28"/>
          <w:lang w:eastAsia="en-US"/>
        </w:rPr>
        <w:t xml:space="preserve">Reply LS on </w:t>
      </w:r>
      <w:bookmarkStart w:id="0" w:name="OLE_LINK1"/>
      <w:r w:rsidR="00F026E4" w:rsidRPr="00F026E4">
        <w:rPr>
          <w:rFonts w:ascii="Arial" w:eastAsia="等线" w:hAnsi="Arial" w:cs="Arial"/>
          <w:b/>
          <w:bCs/>
          <w:kern w:val="28"/>
          <w:lang w:eastAsia="en-US"/>
        </w:rPr>
        <w:t>delayed A-</w:t>
      </w:r>
      <w:proofErr w:type="spellStart"/>
      <w:r w:rsidR="00F026E4" w:rsidRPr="00F026E4">
        <w:rPr>
          <w:rFonts w:ascii="Arial" w:eastAsia="等线" w:hAnsi="Arial" w:cs="Arial"/>
          <w:b/>
          <w:bCs/>
          <w:kern w:val="28"/>
          <w:lang w:eastAsia="en-US"/>
        </w:rPr>
        <w:t>IoT</w:t>
      </w:r>
      <w:proofErr w:type="spellEnd"/>
      <w:r w:rsidR="00F026E4" w:rsidRPr="00F026E4">
        <w:rPr>
          <w:rFonts w:ascii="Arial" w:eastAsia="等线" w:hAnsi="Arial" w:cs="Arial"/>
          <w:b/>
          <w:bCs/>
          <w:kern w:val="28"/>
          <w:lang w:eastAsia="en-US"/>
        </w:rPr>
        <w:t xml:space="preserve"> D2R NAS messages</w:t>
      </w:r>
      <w:bookmarkEnd w:id="0"/>
    </w:p>
    <w:p w14:paraId="1F6CD039" w14:textId="2A1BDDE0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zh-CN"/>
        </w:rPr>
      </w:pPr>
      <w:bookmarkStart w:id="1" w:name="OLE_LINK58"/>
      <w:bookmarkStart w:id="2" w:name="OLE_LINK57"/>
      <w:r w:rsidRPr="00F85B18">
        <w:rPr>
          <w:rFonts w:ascii="Arial" w:eastAsia="等线" w:hAnsi="Arial" w:cs="Arial"/>
          <w:b/>
          <w:bCs/>
          <w:kern w:val="28"/>
          <w:lang w:eastAsia="en-US"/>
        </w:rPr>
        <w:t>Response to: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r w:rsidR="008B5051" w:rsidRPr="00F85B18">
        <w:rPr>
          <w:rFonts w:ascii="Arial" w:eastAsia="等线" w:hAnsi="Arial" w:cs="Arial"/>
          <w:b/>
          <w:bCs/>
          <w:kern w:val="28"/>
          <w:lang w:eastAsia="en-US"/>
        </w:rPr>
        <w:t>C1-25</w:t>
      </w:r>
      <w:r w:rsidR="00F026E4">
        <w:rPr>
          <w:rFonts w:ascii="Arial" w:eastAsia="等线" w:hAnsi="Arial" w:cs="Arial" w:hint="eastAsia"/>
          <w:b/>
          <w:bCs/>
          <w:kern w:val="28"/>
          <w:lang w:eastAsia="zh-CN"/>
        </w:rPr>
        <w:t>4580</w:t>
      </w:r>
      <w:r w:rsidR="008B5051" w:rsidRPr="00F85B18">
        <w:rPr>
          <w:rFonts w:ascii="Arial" w:eastAsia="等线" w:hAnsi="Arial" w:cs="Arial"/>
          <w:b/>
          <w:bCs/>
          <w:kern w:val="28"/>
          <w:lang w:eastAsia="en-US"/>
        </w:rPr>
        <w:t xml:space="preserve"> / </w:t>
      </w:r>
      <w:r w:rsidR="008B5051" w:rsidRPr="00F85B18">
        <w:rPr>
          <w:rFonts w:ascii="Arial" w:eastAsia="等线" w:hAnsi="Arial" w:cs="Arial" w:hint="eastAsia"/>
          <w:b/>
          <w:bCs/>
          <w:kern w:val="28"/>
          <w:lang w:eastAsia="en-US"/>
        </w:rPr>
        <w:t>R2</w:t>
      </w:r>
      <w:r w:rsidR="008B5051" w:rsidRPr="00F85B18">
        <w:rPr>
          <w:rFonts w:ascii="Arial" w:eastAsia="等线" w:hAnsi="Arial" w:cs="Arial"/>
          <w:b/>
          <w:bCs/>
          <w:kern w:val="28"/>
          <w:lang w:eastAsia="en-US"/>
        </w:rPr>
        <w:t>-25</w:t>
      </w:r>
      <w:r w:rsidR="008B5051" w:rsidRPr="00F85B18">
        <w:rPr>
          <w:rFonts w:ascii="Arial" w:eastAsia="等线" w:hAnsi="Arial" w:cs="Arial" w:hint="eastAsia"/>
          <w:b/>
          <w:bCs/>
          <w:kern w:val="28"/>
          <w:lang w:eastAsia="en-US"/>
        </w:rPr>
        <w:t>0</w:t>
      </w:r>
      <w:r w:rsidR="00F026E4">
        <w:rPr>
          <w:rFonts w:ascii="Arial" w:eastAsia="等线" w:hAnsi="Arial" w:cs="Arial" w:hint="eastAsia"/>
          <w:b/>
          <w:bCs/>
          <w:kern w:val="28"/>
          <w:lang w:eastAsia="zh-CN"/>
        </w:rPr>
        <w:t>4967</w:t>
      </w:r>
    </w:p>
    <w:p w14:paraId="2C7CE9E8" w14:textId="77777777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  <w:bookmarkStart w:id="3" w:name="OLE_LINK61"/>
      <w:bookmarkStart w:id="4" w:name="OLE_LINK60"/>
      <w:bookmarkStart w:id="5" w:name="OLE_LINK59"/>
      <w:bookmarkEnd w:id="1"/>
      <w:bookmarkEnd w:id="2"/>
      <w:r w:rsidRPr="00F85B18">
        <w:rPr>
          <w:rFonts w:ascii="Arial" w:eastAsia="等线" w:hAnsi="Arial" w:cs="Arial"/>
          <w:b/>
          <w:bCs/>
          <w:kern w:val="28"/>
          <w:lang w:eastAsia="en-US"/>
        </w:rPr>
        <w:t>Release: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  <w:t>Rel-1</w:t>
      </w:r>
      <w:r w:rsidRPr="00F85B18">
        <w:rPr>
          <w:rFonts w:ascii="Arial" w:eastAsia="等线" w:hAnsi="Arial" w:cs="Arial" w:hint="eastAsia"/>
          <w:b/>
          <w:bCs/>
          <w:kern w:val="28"/>
          <w:lang w:eastAsia="en-US"/>
        </w:rPr>
        <w:t>9</w:t>
      </w:r>
    </w:p>
    <w:bookmarkEnd w:id="3"/>
    <w:bookmarkEnd w:id="4"/>
    <w:bookmarkEnd w:id="5"/>
    <w:p w14:paraId="4F2642E5" w14:textId="62BC2987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  <w:r w:rsidRPr="00F85B18">
        <w:rPr>
          <w:rFonts w:ascii="Arial" w:eastAsia="等线" w:hAnsi="Arial" w:cs="Arial"/>
          <w:b/>
          <w:bCs/>
          <w:kern w:val="28"/>
          <w:lang w:eastAsia="en-US"/>
        </w:rPr>
        <w:t>Work Item: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proofErr w:type="spellStart"/>
      <w:r w:rsidR="00F026E4" w:rsidRPr="00215089">
        <w:rPr>
          <w:rFonts w:ascii="Arial" w:eastAsia="等线" w:hAnsi="Arial" w:cs="Arial"/>
          <w:b/>
          <w:bCs/>
          <w:kern w:val="28"/>
          <w:lang w:eastAsia="en-US"/>
        </w:rPr>
        <w:t>Ambient_IoT_Solutions</w:t>
      </w:r>
      <w:proofErr w:type="spellEnd"/>
      <w:r w:rsidR="00F026E4" w:rsidRPr="00215089">
        <w:rPr>
          <w:rFonts w:ascii="Arial" w:eastAsia="等线" w:hAnsi="Arial" w:cs="Arial"/>
          <w:b/>
          <w:bCs/>
          <w:kern w:val="28"/>
          <w:lang w:eastAsia="en-US"/>
        </w:rPr>
        <w:t xml:space="preserve">, </w:t>
      </w:r>
      <w:proofErr w:type="spellStart"/>
      <w:r w:rsidR="00F026E4" w:rsidRPr="00215089">
        <w:rPr>
          <w:rFonts w:ascii="Arial" w:eastAsia="等线" w:hAnsi="Arial" w:cs="Arial"/>
          <w:b/>
          <w:bCs/>
          <w:kern w:val="28"/>
          <w:szCs w:val="22"/>
          <w:lang w:eastAsia="en-US"/>
        </w:rPr>
        <w:t>AmbientIoT</w:t>
      </w:r>
      <w:proofErr w:type="spellEnd"/>
      <w:r w:rsidR="00F026E4" w:rsidRPr="00215089">
        <w:rPr>
          <w:rFonts w:ascii="Arial" w:eastAsia="等线" w:hAnsi="Arial" w:cs="Arial"/>
          <w:b/>
          <w:bCs/>
          <w:kern w:val="28"/>
          <w:szCs w:val="22"/>
          <w:lang w:eastAsia="en-US"/>
        </w:rPr>
        <w:t>-CT</w:t>
      </w:r>
    </w:p>
    <w:p w14:paraId="09E12E53" w14:textId="77777777" w:rsidR="00BA47CD" w:rsidRPr="00F85B18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</w:p>
    <w:p w14:paraId="1EBAE58B" w14:textId="2BA52302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en-US"/>
        </w:rPr>
      </w:pPr>
      <w:r w:rsidRPr="00F85B18">
        <w:rPr>
          <w:rFonts w:ascii="Arial" w:eastAsia="等线" w:hAnsi="Arial" w:cs="Arial"/>
          <w:b/>
          <w:bCs/>
          <w:kern w:val="28"/>
          <w:lang w:eastAsia="en-US"/>
        </w:rPr>
        <w:t>Source: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r w:rsidR="00E60E23" w:rsidRPr="00F85B18">
        <w:rPr>
          <w:rFonts w:ascii="Arial" w:eastAsia="等线" w:hAnsi="Arial" w:cs="Arial" w:hint="eastAsia"/>
          <w:bCs/>
          <w:kern w:val="28"/>
          <w:lang w:eastAsia="en-US"/>
        </w:rPr>
        <w:t>CT1</w:t>
      </w:r>
    </w:p>
    <w:p w14:paraId="0304D29A" w14:textId="200676D9" w:rsidR="00BA47CD" w:rsidRPr="00F85B18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8"/>
          <w:lang w:eastAsia="zh-CN"/>
        </w:rPr>
      </w:pPr>
      <w:r w:rsidRPr="00F85B18">
        <w:rPr>
          <w:rFonts w:ascii="Arial" w:eastAsia="等线" w:hAnsi="Arial" w:cs="Arial"/>
          <w:b/>
          <w:bCs/>
          <w:kern w:val="28"/>
          <w:lang w:eastAsia="en-US"/>
        </w:rPr>
        <w:t>To:</w:t>
      </w:r>
      <w:r w:rsidRPr="00F85B18">
        <w:rPr>
          <w:rFonts w:ascii="Arial" w:eastAsia="等线" w:hAnsi="Arial" w:cs="Arial"/>
          <w:b/>
          <w:bCs/>
          <w:kern w:val="28"/>
          <w:lang w:eastAsia="en-US"/>
        </w:rPr>
        <w:tab/>
      </w:r>
      <w:r w:rsidR="00E60E23" w:rsidRPr="00F85B18">
        <w:rPr>
          <w:rFonts w:ascii="Arial" w:eastAsia="等线" w:hAnsi="Arial" w:cs="Arial" w:hint="eastAsia"/>
          <w:bCs/>
          <w:kern w:val="28"/>
          <w:lang w:eastAsia="en-US"/>
        </w:rPr>
        <w:t>RAN2</w:t>
      </w:r>
    </w:p>
    <w:p w14:paraId="6B100DE6" w14:textId="316835E0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6" w:name="OLE_LINK46"/>
      <w:bookmarkStart w:id="7" w:name="OLE_LINK45"/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560C28">
        <w:rPr>
          <w:rFonts w:ascii="Arial" w:eastAsia="等线" w:hAnsi="Arial" w:cs="Arial" w:hint="eastAsia"/>
          <w:bCs/>
          <w:kern w:val="28"/>
          <w:lang w:eastAsia="zh-CN"/>
        </w:rPr>
        <w:t>SA2</w:t>
      </w:r>
    </w:p>
    <w:bookmarkEnd w:id="6"/>
    <w:bookmarkEnd w:id="7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572E2F4A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E60E23"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Xiaoxue</w:t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E60E23"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Zhao</w:t>
      </w:r>
    </w:p>
    <w:p w14:paraId="4F8DB17A" w14:textId="4EBD5D9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290002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zhaoxiaoxue@cictmobile.com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E4FD8F5" w14:textId="77777777" w:rsidR="005D687E" w:rsidRDefault="005D687E" w:rsidP="005D687E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5391845" w14:textId="43DEEFEB" w:rsidR="00BA47CD" w:rsidRPr="005D687E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宋体" w:hAnsi="Arial" w:cs="Arial"/>
          <w:kern w:val="2"/>
          <w:sz w:val="22"/>
          <w:szCs w:val="24"/>
          <w:lang w:eastAsia="zh-CN"/>
          <w14:ligatures w14:val="standardContextual"/>
        </w:rPr>
      </w:pPr>
    </w:p>
    <w:p w14:paraId="7E88096F" w14:textId="77777777" w:rsidR="005D687E" w:rsidRPr="000F4E43" w:rsidRDefault="005D687E" w:rsidP="005D687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EF0158" w14:textId="12C2D37F" w:rsidR="008122F3" w:rsidRDefault="008122F3" w:rsidP="008122F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CT1 would like to thank </w:t>
      </w:r>
      <w:r>
        <w:rPr>
          <w:rFonts w:ascii="Arial" w:hAnsi="Arial" w:cs="Arial" w:hint="eastAsia"/>
          <w:color w:val="000000"/>
        </w:rPr>
        <w:t>RAN2</w:t>
      </w:r>
      <w:r>
        <w:rPr>
          <w:rFonts w:ascii="Arial" w:hAnsi="Arial" w:cs="Arial"/>
          <w:color w:val="000000"/>
        </w:rPr>
        <w:t xml:space="preserve"> for their LS </w:t>
      </w:r>
      <w:r w:rsidR="009B5C97" w:rsidRPr="009B5C97">
        <w:rPr>
          <w:rFonts w:ascii="Arial" w:hAnsi="Arial" w:cs="Arial"/>
          <w:color w:val="000000"/>
        </w:rPr>
        <w:t>C1-254580 / R2-2504967</w:t>
      </w:r>
      <w:r>
        <w:rPr>
          <w:rFonts w:ascii="Arial" w:hAnsi="Arial" w:cs="Arial"/>
          <w:color w:val="000000"/>
        </w:rPr>
        <w:t xml:space="preserve"> on </w:t>
      </w:r>
      <w:r w:rsidR="009B5C97" w:rsidRPr="009B5C97">
        <w:rPr>
          <w:rFonts w:ascii="Arial" w:hAnsi="Arial" w:cs="Arial"/>
          <w:color w:val="000000"/>
        </w:rPr>
        <w:t>delayed A-</w:t>
      </w:r>
      <w:proofErr w:type="spellStart"/>
      <w:r w:rsidR="009B5C97" w:rsidRPr="009B5C97">
        <w:rPr>
          <w:rFonts w:ascii="Arial" w:hAnsi="Arial" w:cs="Arial"/>
          <w:color w:val="000000"/>
        </w:rPr>
        <w:t>IoT</w:t>
      </w:r>
      <w:proofErr w:type="spellEnd"/>
      <w:r w:rsidR="009B5C97" w:rsidRPr="009B5C97">
        <w:rPr>
          <w:rFonts w:ascii="Arial" w:hAnsi="Arial" w:cs="Arial"/>
          <w:color w:val="000000"/>
        </w:rPr>
        <w:t xml:space="preserve"> D2R NAS messages</w:t>
      </w:r>
      <w:r>
        <w:rPr>
          <w:rFonts w:ascii="Arial" w:hAnsi="Arial" w:cs="Arial"/>
          <w:color w:val="000000"/>
        </w:rPr>
        <w:t>.</w:t>
      </w:r>
    </w:p>
    <w:p w14:paraId="672DD914" w14:textId="228466BF" w:rsidR="00FB750E" w:rsidRPr="00D67C14" w:rsidRDefault="008122F3" w:rsidP="008122F3">
      <w:pPr>
        <w:rPr>
          <w:rFonts w:ascii="Arial" w:eastAsia="宋体" w:hAnsi="Arial" w:cs="Arial" w:hint="eastAsia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CT1 discussed the topic and </w:t>
      </w:r>
      <w:r w:rsidRPr="008122F3">
        <w:rPr>
          <w:rFonts w:ascii="Arial" w:hAnsi="Arial" w:cs="Arial"/>
          <w:color w:val="000000"/>
        </w:rPr>
        <w:t xml:space="preserve">determined that </w:t>
      </w:r>
      <w:r w:rsidR="009B5C97">
        <w:rPr>
          <w:rFonts w:ascii="Arial" w:hAnsi="Arial" w:cs="Arial"/>
          <w:color w:val="000000"/>
        </w:rPr>
        <w:t>t</w:t>
      </w:r>
      <w:r w:rsidR="00D67C14">
        <w:rPr>
          <w:rFonts w:ascii="Arial" w:hAnsi="Arial" w:cs="Arial"/>
          <w:color w:val="000000"/>
        </w:rPr>
        <w:t xml:space="preserve">he NAS layer will only send </w:t>
      </w:r>
      <w:r w:rsidR="00D67C14" w:rsidRPr="00D67C14">
        <w:rPr>
          <w:rFonts w:ascii="Arial" w:hAnsi="Arial" w:cs="Arial" w:hint="eastAsia"/>
          <w:color w:val="000000"/>
        </w:rPr>
        <w:t>the</w:t>
      </w:r>
      <w:r w:rsidR="009B5C97" w:rsidRPr="009B5C97">
        <w:rPr>
          <w:rFonts w:ascii="Arial" w:hAnsi="Arial" w:cs="Arial"/>
          <w:color w:val="000000"/>
        </w:rPr>
        <w:t xml:space="preserve"> NAS response to the </w:t>
      </w:r>
      <w:r w:rsidR="00D67C14" w:rsidRPr="00D67C14">
        <w:rPr>
          <w:rFonts w:ascii="Arial" w:hAnsi="Arial" w:cs="Arial"/>
          <w:color w:val="000000"/>
        </w:rPr>
        <w:t>device MAC layer</w:t>
      </w:r>
      <w:r w:rsidR="009B5C97" w:rsidRPr="009B5C97">
        <w:rPr>
          <w:rFonts w:ascii="Arial" w:hAnsi="Arial" w:cs="Arial"/>
          <w:color w:val="000000"/>
        </w:rPr>
        <w:t xml:space="preserve"> after the command</w:t>
      </w:r>
      <w:r w:rsidR="003A2DAB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D67C14" w:rsidRPr="00D67C14">
        <w:rPr>
          <w:rFonts w:ascii="Arial" w:eastAsia="宋体" w:hAnsi="Arial" w:cs="Arial"/>
          <w:color w:val="000000"/>
          <w:lang w:eastAsia="zh-CN"/>
        </w:rPr>
        <w:t>(e.g., a write command)</w:t>
      </w:r>
      <w:r w:rsidR="00D67C14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9B5C97" w:rsidRPr="009B5C97">
        <w:rPr>
          <w:rFonts w:ascii="Arial" w:hAnsi="Arial" w:cs="Arial"/>
          <w:color w:val="000000"/>
        </w:rPr>
        <w:t xml:space="preserve">is successfully </w:t>
      </w:r>
      <w:bookmarkStart w:id="8" w:name="_GoBack"/>
      <w:bookmarkEnd w:id="8"/>
      <w:r w:rsidR="009B5C97" w:rsidRPr="009B5C97">
        <w:rPr>
          <w:rFonts w:ascii="Arial" w:hAnsi="Arial" w:cs="Arial"/>
          <w:color w:val="000000"/>
        </w:rPr>
        <w:t>executed</w:t>
      </w:r>
      <w:r w:rsidRPr="008122F3">
        <w:rPr>
          <w:rFonts w:ascii="Arial" w:hAnsi="Arial" w:cs="Arial"/>
          <w:color w:val="000000"/>
        </w:rPr>
        <w:t>.</w:t>
      </w:r>
      <w:r w:rsidR="00D67C14" w:rsidRPr="00D67C14">
        <w:rPr>
          <w:rFonts w:ascii="Arial" w:hAnsi="Arial" w:cs="Arial"/>
        </w:rPr>
        <w:t xml:space="preserve"> CT1 </w:t>
      </w:r>
      <w:r w:rsidR="00D67C14">
        <w:rPr>
          <w:rFonts w:ascii="Arial" w:eastAsia="宋体" w:hAnsi="Arial" w:cs="Arial" w:hint="eastAsia"/>
          <w:lang w:eastAsia="zh-CN"/>
        </w:rPr>
        <w:t>kindly</w:t>
      </w:r>
      <w:r w:rsidR="00D67C14" w:rsidRPr="00D67C14">
        <w:rPr>
          <w:rFonts w:ascii="Arial" w:hAnsi="Arial" w:cs="Arial"/>
        </w:rPr>
        <w:t xml:space="preserve"> suggests </w:t>
      </w:r>
      <w:r w:rsidR="00D67C14" w:rsidRPr="00D67C14">
        <w:rPr>
          <w:rFonts w:ascii="Arial" w:hAnsi="Arial" w:cs="Arial"/>
        </w:rPr>
        <w:t>RAN2</w:t>
      </w:r>
      <w:r w:rsidR="00D67C14">
        <w:rPr>
          <w:rFonts w:ascii="Arial" w:eastAsia="宋体" w:hAnsi="Arial" w:cs="Arial" w:hint="eastAsia"/>
          <w:lang w:eastAsia="zh-CN"/>
        </w:rPr>
        <w:t xml:space="preserve"> to</w:t>
      </w:r>
      <w:r w:rsidR="00D67C14" w:rsidRPr="00D67C14">
        <w:rPr>
          <w:rFonts w:ascii="Arial" w:hAnsi="Arial" w:cs="Arial"/>
        </w:rPr>
        <w:t xml:space="preserve"> consider </w:t>
      </w:r>
      <w:r w:rsidR="00D67C14">
        <w:rPr>
          <w:rFonts w:ascii="Arial" w:eastAsia="宋体" w:hAnsi="Arial" w:cs="Arial" w:hint="eastAsia"/>
          <w:lang w:eastAsia="zh-CN"/>
        </w:rPr>
        <w:t>the</w:t>
      </w:r>
      <w:r w:rsidR="00D67C14" w:rsidRPr="00D67C14">
        <w:rPr>
          <w:rFonts w:ascii="Arial" w:hAnsi="Arial" w:cs="Arial"/>
        </w:rPr>
        <w:t xml:space="preserve"> </w:t>
      </w:r>
      <w:r w:rsidR="00D67C14" w:rsidRPr="00D67C14">
        <w:rPr>
          <w:rFonts w:ascii="Arial" w:hAnsi="Arial" w:cs="Arial"/>
        </w:rPr>
        <w:t>AS layer</w:t>
      </w:r>
      <w:r w:rsidR="00D67C14" w:rsidRPr="00D67C14">
        <w:rPr>
          <w:rFonts w:ascii="Arial" w:hAnsi="Arial" w:cs="Arial"/>
        </w:rPr>
        <w:t xml:space="preserve"> solution</w:t>
      </w:r>
      <w:r w:rsidR="00D67C14">
        <w:rPr>
          <w:rFonts w:ascii="Arial" w:eastAsia="宋体" w:hAnsi="Arial" w:cs="Arial" w:hint="eastAsia"/>
          <w:lang w:eastAsia="zh-CN"/>
        </w:rPr>
        <w:t xml:space="preserve"> to </w:t>
      </w:r>
      <w:r w:rsidR="00D67C14">
        <w:rPr>
          <w:rFonts w:ascii="Arial" w:eastAsia="宋体" w:hAnsi="Arial" w:cs="Arial"/>
          <w:lang w:eastAsia="zh-CN"/>
        </w:rPr>
        <w:t>resolve</w:t>
      </w:r>
      <w:r w:rsidR="00D67C14">
        <w:rPr>
          <w:rFonts w:ascii="Arial" w:eastAsia="宋体" w:hAnsi="Arial" w:cs="Arial" w:hint="eastAsia"/>
          <w:lang w:eastAsia="zh-CN"/>
        </w:rPr>
        <w:t xml:space="preserve"> this issue.</w:t>
      </w:r>
    </w:p>
    <w:p w14:paraId="111A180F" w14:textId="77777777" w:rsidR="005D687E" w:rsidRPr="00D67C14" w:rsidRDefault="005D687E" w:rsidP="008122F3">
      <w:pPr>
        <w:rPr>
          <w:rFonts w:ascii="Arial" w:eastAsia="宋体" w:hAnsi="Arial" w:cs="Arial"/>
          <w:color w:val="000000"/>
          <w:lang w:eastAsia="zh-CN"/>
        </w:rPr>
      </w:pPr>
    </w:p>
    <w:p w14:paraId="5051347F" w14:textId="77777777" w:rsidR="005D687E" w:rsidRPr="000F4E43" w:rsidRDefault="005D687E" w:rsidP="005D687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3A0D38A" w14:textId="0F6DE3C5" w:rsidR="005D687E" w:rsidRPr="000F4E43" w:rsidRDefault="005D687E" w:rsidP="005D687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>
        <w:rPr>
          <w:rFonts w:ascii="Arial" w:hAnsi="Arial" w:cs="Arial"/>
          <w:b/>
          <w:color w:val="000000"/>
        </w:rPr>
        <w:t xml:space="preserve">o </w:t>
      </w:r>
      <w:r>
        <w:rPr>
          <w:rFonts w:ascii="Arial" w:eastAsia="宋体" w:hAnsi="Arial" w:cs="Arial" w:hint="eastAsia"/>
          <w:b/>
          <w:color w:val="000000"/>
          <w:lang w:eastAsia="zh-CN"/>
        </w:rPr>
        <w:t>RAN2</w:t>
      </w:r>
      <w:r>
        <w:rPr>
          <w:rFonts w:ascii="Arial" w:hAnsi="Arial" w:cs="Arial"/>
          <w:b/>
          <w:color w:val="000000"/>
        </w:rPr>
        <w:t xml:space="preserve"> </w:t>
      </w:r>
      <w:r w:rsidR="00DE57F1">
        <w:rPr>
          <w:rFonts w:ascii="Arial" w:eastAsia="宋体" w:hAnsi="Arial" w:cs="Arial" w:hint="eastAsia"/>
          <w:b/>
          <w:color w:val="000000"/>
          <w:lang w:eastAsia="zh-CN"/>
        </w:rPr>
        <w:t xml:space="preserve">and SA2 </w:t>
      </w:r>
      <w:r>
        <w:rPr>
          <w:rFonts w:ascii="Arial" w:hAnsi="Arial" w:cs="Arial"/>
          <w:b/>
          <w:color w:val="000000"/>
        </w:rPr>
        <w:t>g</w:t>
      </w:r>
      <w:r w:rsidRPr="000F4E43">
        <w:rPr>
          <w:rFonts w:ascii="Arial" w:hAnsi="Arial" w:cs="Arial"/>
          <w:b/>
        </w:rPr>
        <w:t>roup</w:t>
      </w:r>
      <w:r w:rsidR="00DE57F1">
        <w:rPr>
          <w:rFonts w:ascii="Arial" w:eastAsia="宋体" w:hAnsi="Arial" w:cs="Arial" w:hint="eastAsia"/>
          <w:b/>
          <w:lang w:eastAsia="zh-CN"/>
        </w:rPr>
        <w:t>s</w:t>
      </w:r>
      <w:r>
        <w:rPr>
          <w:rFonts w:ascii="Arial" w:hAnsi="Arial" w:cs="Arial"/>
          <w:b/>
        </w:rPr>
        <w:t>:</w:t>
      </w:r>
    </w:p>
    <w:p w14:paraId="0D0D3CD6" w14:textId="77AA8031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等线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8122F3">
        <w:rPr>
          <w:rFonts w:ascii="Arial" w:hAnsi="Arial" w:cs="Arial"/>
          <w:color w:val="000000"/>
        </w:rPr>
        <w:t xml:space="preserve">CT1 kindly requests </w:t>
      </w:r>
      <w:r w:rsidR="008122F3">
        <w:rPr>
          <w:rFonts w:ascii="Arial" w:eastAsia="宋体" w:hAnsi="Arial" w:cs="Arial" w:hint="eastAsia"/>
          <w:color w:val="000000"/>
          <w:lang w:eastAsia="zh-CN"/>
        </w:rPr>
        <w:t>RAN2</w:t>
      </w:r>
      <w:r w:rsidR="008122F3">
        <w:rPr>
          <w:rFonts w:ascii="Arial" w:hAnsi="Arial" w:cs="Arial"/>
          <w:color w:val="000000"/>
        </w:rPr>
        <w:t xml:space="preserve"> to take the above information into account.</w:t>
      </w:r>
    </w:p>
    <w:p w14:paraId="19774EE3" w14:textId="77777777" w:rsidR="005D687E" w:rsidRPr="005D687E" w:rsidRDefault="005D687E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宋体" w:hAnsi="Arial" w:cs="Arial"/>
          <w:kern w:val="2"/>
          <w:lang w:val="en-US" w:eastAsia="zh-CN"/>
          <w14:ligatures w14:val="standardContextual"/>
        </w:rPr>
      </w:pPr>
    </w:p>
    <w:p w14:paraId="7E812E70" w14:textId="77777777" w:rsidR="005D687E" w:rsidRPr="00DC1B62" w:rsidRDefault="005D687E" w:rsidP="005D687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41D00E4F" w14:textId="77777777" w:rsidR="005D687E" w:rsidRDefault="005D687E" w:rsidP="005D687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65C1CAE2" w14:textId="77777777" w:rsidR="005D687E" w:rsidRDefault="005D687E" w:rsidP="005D687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5691264D" w14:textId="77777777" w:rsidR="005D687E" w:rsidRDefault="005D687E" w:rsidP="005D687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06B564A7" w14:textId="1E4D34D8" w:rsidR="00FE405E" w:rsidRPr="005D687E" w:rsidRDefault="00FE405E" w:rsidP="005D687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等线" w:hAnsi="Arial" w:cs="Arial"/>
          <w:lang w:eastAsia="zh-CN"/>
        </w:rPr>
      </w:pPr>
    </w:p>
    <w:sectPr w:rsidR="00FE405E" w:rsidRPr="005D687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0E19AE" w15:done="0"/>
  <w15:commentEx w15:paraId="16D9FE79" w15:done="0"/>
  <w15:commentEx w15:paraId="0C7B31E0" w15:done="0"/>
  <w15:commentEx w15:paraId="4C7DA8D4" w15:done="0"/>
  <w15:commentEx w15:paraId="4181CB5C" w15:done="0"/>
  <w15:commentEx w15:paraId="6D3AC283" w15:done="0"/>
  <w15:commentEx w15:paraId="32EDD096" w15:paraIdParent="6D3AC283" w15:done="0"/>
  <w15:commentEx w15:paraId="3971140C" w15:done="0"/>
  <w15:commentEx w15:paraId="4477B4B9" w15:done="0"/>
  <w15:commentEx w15:paraId="305B40F0" w15:done="0"/>
  <w15:commentEx w15:paraId="55E22237" w15:done="0"/>
  <w15:commentEx w15:paraId="4D045D5E" w15:done="0"/>
  <w15:commentEx w15:paraId="5634D10A" w15:done="0"/>
  <w15:commentEx w15:paraId="3DC5F753" w15:done="0"/>
  <w15:commentEx w15:paraId="215029FA" w15:paraIdParent="3DC5F753" w15:done="0"/>
  <w15:commentEx w15:paraId="79FD7524" w15:done="0"/>
  <w15:commentEx w15:paraId="1B2012C6" w15:paraIdParent="79FD7524" w15:done="0"/>
  <w15:commentEx w15:paraId="64E1F9B9" w15:done="0"/>
  <w15:commentEx w15:paraId="6777A988" w15:done="0"/>
  <w15:commentEx w15:paraId="41F9C051" w15:done="0"/>
  <w15:commentEx w15:paraId="5AF4BD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A76BE3" w16cex:dateUtc="2025-04-14T03:11:00Z"/>
  <w16cex:commentExtensible w16cex:durableId="2DD9201B" w16cex:dateUtc="2025-04-15T02:28:00Z"/>
  <w16cex:commentExtensible w16cex:durableId="1CCD8C0A" w16cex:dateUtc="2025-04-15T02:30:00Z"/>
  <w16cex:commentExtensible w16cex:durableId="60078449" w16cex:dateUtc="2025-04-15T02:30:00Z"/>
  <w16cex:commentExtensible w16cex:durableId="63D18E7C" w16cex:dateUtc="2025-04-18T04:01:00Z"/>
  <w16cex:commentExtensible w16cex:durableId="2BA76C23" w16cex:dateUtc="2025-04-14T03:12:00Z"/>
  <w16cex:commentExtensible w16cex:durableId="1B84FF34" w16cex:dateUtc="2025-04-15T02:32:00Z"/>
  <w16cex:commentExtensible w16cex:durableId="03BCF6C8" w16cex:dateUtc="2025-04-15T07:56:00Z"/>
  <w16cex:commentExtensible w16cex:durableId="5D5428CB" w16cex:dateUtc="2025-04-15T02:34:00Z"/>
  <w16cex:commentExtensible w16cex:durableId="31FA8762" w16cex:dateUtc="2025-04-15T0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0E19AE" w16cid:durableId="2BA76BE3"/>
  <w16cid:commentId w16cid:paraId="16D9FE79" w16cid:durableId="16D9FE79"/>
  <w16cid:commentId w16cid:paraId="0C7B31E0" w16cid:durableId="2DD9201B"/>
  <w16cid:commentId w16cid:paraId="4C7DA8D4" w16cid:durableId="2BAB6AE8"/>
  <w16cid:commentId w16cid:paraId="4181CB5C" w16cid:durableId="1CCD8C0A"/>
  <w16cid:commentId w16cid:paraId="6D3AC283" w16cid:durableId="2BAB6AEA"/>
  <w16cid:commentId w16cid:paraId="32EDD096" w16cid:durableId="2BAB6B6F"/>
  <w16cid:commentId w16cid:paraId="3971140C" w16cid:durableId="2BA76B8B"/>
  <w16cid:commentId w16cid:paraId="4477B4B9" w16cid:durableId="60078449"/>
  <w16cid:commentId w16cid:paraId="305B40F0" w16cid:durableId="2BAB6AED"/>
  <w16cid:commentId w16cid:paraId="55E22237" w16cid:durableId="63D18E7C"/>
  <w16cid:commentId w16cid:paraId="4D045D5E" w16cid:durableId="2BA76C23"/>
  <w16cid:commentId w16cid:paraId="5634D10A" w16cid:durableId="5634D10A"/>
  <w16cid:commentId w16cid:paraId="3DC5F753" w16cid:durableId="1B84FF34"/>
  <w16cid:commentId w16cid:paraId="215029FA" w16cid:durableId="03BCF6C8"/>
  <w16cid:commentId w16cid:paraId="79FD7524" w16cid:durableId="2BAB6AF2"/>
  <w16cid:commentId w16cid:paraId="1B2012C6" w16cid:durableId="2BAB6D10"/>
  <w16cid:commentId w16cid:paraId="64E1F9B9" w16cid:durableId="64E1F9B9"/>
  <w16cid:commentId w16cid:paraId="6777A988" w16cid:durableId="5D5428CB"/>
  <w16cid:commentId w16cid:paraId="41F9C051" w16cid:durableId="2BAB6AF4"/>
  <w16cid:commentId w16cid:paraId="5AF4BD21" w16cid:durableId="31FA87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E7E22" w14:textId="77777777" w:rsidR="00586401" w:rsidRDefault="00586401">
      <w:pPr>
        <w:spacing w:after="0"/>
      </w:pPr>
      <w:r>
        <w:separator/>
      </w:r>
    </w:p>
  </w:endnote>
  <w:endnote w:type="continuationSeparator" w:id="0">
    <w:p w14:paraId="5F6C5257" w14:textId="77777777" w:rsidR="00586401" w:rsidRDefault="00586401">
      <w:pPr>
        <w:spacing w:after="0"/>
      </w:pPr>
      <w:r>
        <w:continuationSeparator/>
      </w:r>
    </w:p>
  </w:endnote>
  <w:endnote w:type="continuationNotice" w:id="1">
    <w:p w14:paraId="6037C447" w14:textId="77777777" w:rsidR="00586401" w:rsidRDefault="005864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0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0F0D2" w14:textId="77777777" w:rsidR="00586401" w:rsidRDefault="00586401">
      <w:pPr>
        <w:spacing w:after="0"/>
      </w:pPr>
      <w:r>
        <w:separator/>
      </w:r>
    </w:p>
  </w:footnote>
  <w:footnote w:type="continuationSeparator" w:id="0">
    <w:p w14:paraId="7B3B2822" w14:textId="77777777" w:rsidR="00586401" w:rsidRDefault="00586401">
      <w:pPr>
        <w:spacing w:after="0"/>
      </w:pPr>
      <w:r>
        <w:continuationSeparator/>
      </w:r>
    </w:p>
  </w:footnote>
  <w:footnote w:type="continuationNotice" w:id="1">
    <w:p w14:paraId="64762DD2" w14:textId="77777777" w:rsidR="00586401" w:rsidRDefault="0058640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41E66111"/>
    <w:multiLevelType w:val="hybridMultilevel"/>
    <w:tmpl w:val="B012531A"/>
    <w:lvl w:ilvl="0" w:tplc="A6BC0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8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mi - Haitao">
    <w15:presenceInfo w15:providerId="None" w15:userId="Xiaomi - Haitao"/>
  </w15:person>
  <w15:person w15:author="Srinivasan Selvaganapathy (Nokia)">
    <w15:presenceInfo w15:providerId="AD" w15:userId="S::srinivasan.selvaganapathy@nokia.com::16c96bc5-268a-42b8-b423-fb56daa81016"/>
  </w15:person>
  <w15:person w15:author="OPPO-Zonda">
    <w15:presenceInfo w15:providerId="None" w15:userId="OPPO-Zonda"/>
  </w15:person>
  <w15:person w15:author="Huawei-Xubin">
    <w15:presenceInfo w15:providerId="None" w15:userId="Huawei-Xubi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59B2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683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3128"/>
    <w:rsid w:val="0023147D"/>
    <w:rsid w:val="00232267"/>
    <w:rsid w:val="00236F00"/>
    <w:rsid w:val="00237994"/>
    <w:rsid w:val="0024006D"/>
    <w:rsid w:val="00240F3E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0002"/>
    <w:rsid w:val="00295442"/>
    <w:rsid w:val="00296786"/>
    <w:rsid w:val="002A1ACE"/>
    <w:rsid w:val="002A4D8F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2557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A2DAB"/>
    <w:rsid w:val="003B598D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0E49"/>
    <w:rsid w:val="0040118B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317E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3E2"/>
    <w:rsid w:val="004A30D4"/>
    <w:rsid w:val="004A5894"/>
    <w:rsid w:val="004B04DC"/>
    <w:rsid w:val="004B345F"/>
    <w:rsid w:val="004B75B7"/>
    <w:rsid w:val="004D544B"/>
    <w:rsid w:val="004D6175"/>
    <w:rsid w:val="004E0CD0"/>
    <w:rsid w:val="004E331C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0C28"/>
    <w:rsid w:val="00563943"/>
    <w:rsid w:val="0056495A"/>
    <w:rsid w:val="00570605"/>
    <w:rsid w:val="0057210C"/>
    <w:rsid w:val="00576BCA"/>
    <w:rsid w:val="00586401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D687E"/>
    <w:rsid w:val="005E2C44"/>
    <w:rsid w:val="005F3E81"/>
    <w:rsid w:val="005F4134"/>
    <w:rsid w:val="005F7648"/>
    <w:rsid w:val="0060154F"/>
    <w:rsid w:val="00605811"/>
    <w:rsid w:val="00620549"/>
    <w:rsid w:val="00621188"/>
    <w:rsid w:val="0062283F"/>
    <w:rsid w:val="00623A82"/>
    <w:rsid w:val="00623C24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CD7"/>
    <w:rsid w:val="007541A2"/>
    <w:rsid w:val="00757ED3"/>
    <w:rsid w:val="007604AC"/>
    <w:rsid w:val="00764DB4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122F3"/>
    <w:rsid w:val="0081398A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1F"/>
    <w:rsid w:val="00870CD3"/>
    <w:rsid w:val="00870EE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B5051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81273"/>
    <w:rsid w:val="00991B88"/>
    <w:rsid w:val="0099396F"/>
    <w:rsid w:val="00994E12"/>
    <w:rsid w:val="009A049D"/>
    <w:rsid w:val="009A41C7"/>
    <w:rsid w:val="009A5753"/>
    <w:rsid w:val="009A579D"/>
    <w:rsid w:val="009A7A9C"/>
    <w:rsid w:val="009B5C97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0D8"/>
    <w:rsid w:val="00A15D17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1F33"/>
    <w:rsid w:val="00AF02A3"/>
    <w:rsid w:val="00AF2870"/>
    <w:rsid w:val="00AF73AD"/>
    <w:rsid w:val="00B035AB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B1CBF"/>
    <w:rsid w:val="00BB45E8"/>
    <w:rsid w:val="00BB4A71"/>
    <w:rsid w:val="00BB5DFC"/>
    <w:rsid w:val="00BB7191"/>
    <w:rsid w:val="00BC0D02"/>
    <w:rsid w:val="00BC2C60"/>
    <w:rsid w:val="00BC67E8"/>
    <w:rsid w:val="00BD0353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5389E"/>
    <w:rsid w:val="00C538A5"/>
    <w:rsid w:val="00C61DBC"/>
    <w:rsid w:val="00C62FCA"/>
    <w:rsid w:val="00C63409"/>
    <w:rsid w:val="00C66BA2"/>
    <w:rsid w:val="00C66C73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41C3"/>
    <w:rsid w:val="00CD4E9A"/>
    <w:rsid w:val="00CD74CB"/>
    <w:rsid w:val="00CE2B77"/>
    <w:rsid w:val="00CE4256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66CBD"/>
    <w:rsid w:val="00D67C14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536"/>
    <w:rsid w:val="00DD6635"/>
    <w:rsid w:val="00DE34CF"/>
    <w:rsid w:val="00DE57F1"/>
    <w:rsid w:val="00DE5BF9"/>
    <w:rsid w:val="00DF40AE"/>
    <w:rsid w:val="00DF634D"/>
    <w:rsid w:val="00DF63F5"/>
    <w:rsid w:val="00DF670A"/>
    <w:rsid w:val="00E02F2D"/>
    <w:rsid w:val="00E13F3D"/>
    <w:rsid w:val="00E22582"/>
    <w:rsid w:val="00E302F5"/>
    <w:rsid w:val="00E34898"/>
    <w:rsid w:val="00E52B41"/>
    <w:rsid w:val="00E536C3"/>
    <w:rsid w:val="00E60E2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026E4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6214"/>
    <w:rsid w:val="00F77763"/>
    <w:rsid w:val="00F85B18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  <w:style w:type="paragraph" w:styleId="afb">
    <w:name w:val="Title"/>
    <w:basedOn w:val="a"/>
    <w:next w:val="a"/>
    <w:link w:val="Char9"/>
    <w:uiPriority w:val="10"/>
    <w:qFormat/>
    <w:rsid w:val="005D687E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9">
    <w:name w:val="标题 Char"/>
    <w:basedOn w:val="a0"/>
    <w:link w:val="afb"/>
    <w:uiPriority w:val="10"/>
    <w:rsid w:val="005D687E"/>
    <w:rPr>
      <w:rFonts w:ascii="Arial" w:eastAsia="等线" w:hAnsi="Arial" w:cs="Arial"/>
      <w:b/>
      <w:bCs/>
      <w:kern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  <w:style w:type="paragraph" w:styleId="afb">
    <w:name w:val="Title"/>
    <w:basedOn w:val="a"/>
    <w:next w:val="a"/>
    <w:link w:val="Char9"/>
    <w:uiPriority w:val="10"/>
    <w:qFormat/>
    <w:rsid w:val="005D687E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9">
    <w:name w:val="标题 Char"/>
    <w:basedOn w:val="a0"/>
    <w:link w:val="afb"/>
    <w:uiPriority w:val="10"/>
    <w:rsid w:val="005D687E"/>
    <w:rPr>
      <w:rFonts w:ascii="Arial" w:eastAsia="等线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8/08/relationships/commentsExtensible" Target="commentsExtensi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A042-82DE-47B0-87F9-9124DA601C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6</cp:revision>
  <cp:lastPrinted>1900-12-31T16:00:00Z</cp:lastPrinted>
  <dcterms:created xsi:type="dcterms:W3CDTF">2025-08-18T08:51:00Z</dcterms:created>
  <dcterms:modified xsi:type="dcterms:W3CDTF">2025-08-18T10:06:00Z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